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41ABD" w14:textId="77777777" w:rsidR="00F81B19" w:rsidRDefault="00F81B19" w:rsidP="00F81B1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BYGOTT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fl.1451)</w:t>
      </w:r>
    </w:p>
    <w:p w14:paraId="57329E20" w14:textId="77777777" w:rsidR="00F81B19" w:rsidRDefault="00F81B19" w:rsidP="00F81B19">
      <w:pPr>
        <w:pStyle w:val="NoSpacing"/>
        <w:rPr>
          <w:rFonts w:cs="Times New Roman"/>
          <w:szCs w:val="24"/>
        </w:rPr>
      </w:pPr>
    </w:p>
    <w:p w14:paraId="4BE906D1" w14:textId="77777777" w:rsidR="00F81B19" w:rsidRDefault="00F81B19" w:rsidP="00F81B19">
      <w:pPr>
        <w:pStyle w:val="NoSpacing"/>
        <w:rPr>
          <w:rFonts w:cs="Times New Roman"/>
          <w:szCs w:val="24"/>
        </w:rPr>
      </w:pPr>
    </w:p>
    <w:p w14:paraId="45B76DEC" w14:textId="77777777" w:rsidR="00F81B19" w:rsidRDefault="00F81B19" w:rsidP="00F81B1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Aug.1451</w:t>
      </w:r>
      <w:r>
        <w:rPr>
          <w:rFonts w:cs="Times New Roman"/>
          <w:szCs w:val="24"/>
        </w:rPr>
        <w:tab/>
        <w:t xml:space="preserve">He conveyed property in Fenny Compton, Warwickshire, to Thomas </w:t>
      </w:r>
    </w:p>
    <w:p w14:paraId="2900C317" w14:textId="77777777" w:rsidR="00F81B19" w:rsidRDefault="00F81B19" w:rsidP="00F81B1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Myle</w:t>
      </w:r>
      <w:proofErr w:type="spellEnd"/>
      <w:r>
        <w:rPr>
          <w:rFonts w:cs="Times New Roman"/>
          <w:szCs w:val="24"/>
        </w:rPr>
        <w:t xml:space="preserve">(q.v.) and John </w:t>
      </w:r>
      <w:proofErr w:type="spellStart"/>
      <w:r>
        <w:rPr>
          <w:rFonts w:cs="Times New Roman"/>
          <w:szCs w:val="24"/>
        </w:rPr>
        <w:t>Myle</w:t>
      </w:r>
      <w:proofErr w:type="spellEnd"/>
      <w:r>
        <w:rPr>
          <w:rFonts w:cs="Times New Roman"/>
          <w:szCs w:val="24"/>
        </w:rPr>
        <w:t>(q.v.).</w:t>
      </w:r>
    </w:p>
    <w:p w14:paraId="1D49005B" w14:textId="77777777" w:rsidR="00F81B19" w:rsidRDefault="00F81B19" w:rsidP="00F81B1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(T.N.A. ref. CRO 457/44/38)</w:t>
      </w:r>
    </w:p>
    <w:p w14:paraId="149F62FA" w14:textId="77777777" w:rsidR="00F81B19" w:rsidRDefault="00F81B19" w:rsidP="00F81B19">
      <w:pPr>
        <w:pStyle w:val="NoSpacing"/>
        <w:rPr>
          <w:rFonts w:cs="Times New Roman"/>
          <w:szCs w:val="24"/>
        </w:rPr>
      </w:pPr>
    </w:p>
    <w:p w14:paraId="41A4C1F9" w14:textId="77777777" w:rsidR="00F81B19" w:rsidRDefault="00F81B19" w:rsidP="00F81B19">
      <w:pPr>
        <w:pStyle w:val="NoSpacing"/>
        <w:rPr>
          <w:rFonts w:cs="Times New Roman"/>
          <w:szCs w:val="24"/>
        </w:rPr>
      </w:pPr>
    </w:p>
    <w:p w14:paraId="68B24D4A" w14:textId="77777777" w:rsidR="00F81B19" w:rsidRDefault="00F81B19" w:rsidP="00F81B1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June 2023</w:t>
      </w:r>
    </w:p>
    <w:p w14:paraId="38AC244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9439B" w14:textId="77777777" w:rsidR="00F81B19" w:rsidRDefault="00F81B19" w:rsidP="009139A6">
      <w:r>
        <w:separator/>
      </w:r>
    </w:p>
  </w:endnote>
  <w:endnote w:type="continuationSeparator" w:id="0">
    <w:p w14:paraId="520EF5AC" w14:textId="77777777" w:rsidR="00F81B19" w:rsidRDefault="00F81B1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564B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ED7E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9542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81F71" w14:textId="77777777" w:rsidR="00F81B19" w:rsidRDefault="00F81B19" w:rsidP="009139A6">
      <w:r>
        <w:separator/>
      </w:r>
    </w:p>
  </w:footnote>
  <w:footnote w:type="continuationSeparator" w:id="0">
    <w:p w14:paraId="21331DB3" w14:textId="77777777" w:rsidR="00F81B19" w:rsidRDefault="00F81B1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9076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5EF1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BC4D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B19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81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B3FCDE"/>
  <w15:chartTrackingRefBased/>
  <w15:docId w15:val="{4492E188-23A0-47D6-A710-95A837CD9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2023-06-27T20:10:00Z</dcterms:created>
  <dcterms:modified xsi:type="dcterms:W3CDTF">2023-06-27T20:10:00Z</dcterms:modified>
</cp:coreProperties>
</file>